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A14" w:rsidRPr="00603E1B" w:rsidRDefault="00443A14" w:rsidP="00603E1B">
      <w:pPr>
        <w:spacing w:line="360" w:lineRule="auto"/>
        <w:jc w:val="center"/>
        <w:rPr>
          <w:b/>
          <w:sz w:val="32"/>
          <w:szCs w:val="32"/>
        </w:rPr>
      </w:pPr>
      <w:r w:rsidRPr="00356084">
        <w:rPr>
          <w:rFonts w:hint="eastAsia"/>
          <w:b/>
          <w:sz w:val="32"/>
          <w:szCs w:val="32"/>
        </w:rPr>
        <w:t>“江苏省</w:t>
      </w:r>
      <w:r>
        <w:rPr>
          <w:rFonts w:hint="eastAsia"/>
          <w:b/>
          <w:sz w:val="32"/>
          <w:szCs w:val="32"/>
        </w:rPr>
        <w:t>高等学校</w:t>
      </w:r>
      <w:r w:rsidRPr="00356084">
        <w:rPr>
          <w:rFonts w:hint="eastAsia"/>
          <w:b/>
          <w:sz w:val="32"/>
          <w:szCs w:val="32"/>
        </w:rPr>
        <w:t>计算机等级考试配套教材”征订单</w:t>
      </w:r>
    </w:p>
    <w:p w:rsidR="00443A14" w:rsidRPr="00C40065" w:rsidRDefault="00443A14" w:rsidP="00C16B98">
      <w:pPr>
        <w:spacing w:line="360" w:lineRule="auto"/>
        <w:ind w:firstLineChars="200" w:firstLine="31680"/>
        <w:rPr>
          <w:rFonts w:cs="宋体"/>
          <w:sz w:val="24"/>
          <w:szCs w:val="24"/>
        </w:rPr>
      </w:pPr>
      <w:r w:rsidRPr="00C40065">
        <w:rPr>
          <w:rFonts w:cs="宋体" w:hint="eastAsia"/>
          <w:sz w:val="24"/>
          <w:szCs w:val="24"/>
        </w:rPr>
        <w:t>“江苏省</w:t>
      </w:r>
      <w:r>
        <w:rPr>
          <w:rFonts w:cs="宋体" w:hint="eastAsia"/>
          <w:sz w:val="24"/>
          <w:szCs w:val="24"/>
        </w:rPr>
        <w:t>高等学校</w:t>
      </w:r>
      <w:r w:rsidRPr="00C40065">
        <w:rPr>
          <w:rFonts w:cs="宋体" w:hint="eastAsia"/>
          <w:sz w:val="24"/>
          <w:szCs w:val="24"/>
        </w:rPr>
        <w:t>计算机等级考试配套教材”已</w:t>
      </w:r>
      <w:r>
        <w:rPr>
          <w:rFonts w:cs="宋体" w:hint="eastAsia"/>
          <w:sz w:val="24"/>
          <w:szCs w:val="24"/>
        </w:rPr>
        <w:t>由高等教育出版社陆续出版，并被评为“十二五”江苏省高等学校重点教材。</w:t>
      </w:r>
      <w:r w:rsidRPr="00C40065">
        <w:rPr>
          <w:rFonts w:cs="宋体" w:hint="eastAsia"/>
          <w:sz w:val="24"/>
          <w:szCs w:val="24"/>
        </w:rPr>
        <w:t>本套教材的</w:t>
      </w:r>
      <w:r>
        <w:rPr>
          <w:rFonts w:cs="宋体" w:hint="eastAsia"/>
          <w:sz w:val="24"/>
          <w:szCs w:val="24"/>
        </w:rPr>
        <w:t>编写与</w:t>
      </w:r>
      <w:r w:rsidRPr="00C40065">
        <w:rPr>
          <w:rFonts w:cs="宋体" w:hint="eastAsia"/>
          <w:sz w:val="24"/>
          <w:szCs w:val="24"/>
        </w:rPr>
        <w:t>出版是省教育厅持续推动计算机等级考试改革、提升高校计算机基础课程教学水平的重要举措。</w:t>
      </w:r>
      <w:r>
        <w:rPr>
          <w:rFonts w:cs="宋体" w:hint="eastAsia"/>
          <w:sz w:val="24"/>
          <w:szCs w:val="24"/>
        </w:rPr>
        <w:t>本套</w:t>
      </w:r>
      <w:r w:rsidRPr="00C40065">
        <w:rPr>
          <w:rFonts w:cs="宋体" w:hint="eastAsia"/>
          <w:sz w:val="24"/>
          <w:szCs w:val="24"/>
        </w:rPr>
        <w:t>教材具备</w:t>
      </w:r>
      <w:r>
        <w:rPr>
          <w:rFonts w:cs="宋体" w:hint="eastAsia"/>
          <w:sz w:val="24"/>
          <w:szCs w:val="24"/>
        </w:rPr>
        <w:t>以下</w:t>
      </w:r>
      <w:r w:rsidRPr="00C40065">
        <w:rPr>
          <w:rFonts w:cs="宋体" w:hint="eastAsia"/>
          <w:sz w:val="24"/>
          <w:szCs w:val="24"/>
        </w:rPr>
        <w:t>鲜明特点：</w:t>
      </w:r>
    </w:p>
    <w:p w:rsidR="00443A14" w:rsidRPr="00C40065" w:rsidRDefault="00443A14" w:rsidP="00C16B98">
      <w:pPr>
        <w:spacing w:line="360" w:lineRule="auto"/>
        <w:ind w:firstLineChars="200" w:firstLine="31680"/>
        <w:rPr>
          <w:rFonts w:cs="宋体"/>
          <w:sz w:val="24"/>
          <w:szCs w:val="24"/>
        </w:rPr>
      </w:pPr>
      <w:r w:rsidRPr="00C40065">
        <w:rPr>
          <w:rFonts w:cs="宋体" w:hint="eastAsia"/>
          <w:sz w:val="24"/>
          <w:szCs w:val="24"/>
        </w:rPr>
        <w:t>（</w:t>
      </w:r>
      <w:r w:rsidRPr="00C40065">
        <w:rPr>
          <w:rFonts w:cs="宋体"/>
          <w:sz w:val="24"/>
          <w:szCs w:val="24"/>
        </w:rPr>
        <w:t>1</w:t>
      </w:r>
      <w:r w:rsidRPr="00C40065">
        <w:rPr>
          <w:rFonts w:cs="宋体" w:hint="eastAsia"/>
          <w:sz w:val="24"/>
          <w:szCs w:val="24"/>
        </w:rPr>
        <w:t>）根据计算机等级考试现行的大纲编写，切实满足了江苏省计算机等级考试要求的，同时也反映了江苏省高校计算机基础课程的教改成果和计算机技术的最新发展动态。</w:t>
      </w:r>
    </w:p>
    <w:p w:rsidR="00443A14" w:rsidRPr="00C40065" w:rsidRDefault="00443A14" w:rsidP="00C16B98">
      <w:pPr>
        <w:spacing w:line="360" w:lineRule="auto"/>
        <w:ind w:firstLineChars="200" w:firstLine="31680"/>
        <w:rPr>
          <w:rFonts w:cs="宋体"/>
          <w:sz w:val="24"/>
          <w:szCs w:val="24"/>
        </w:rPr>
      </w:pPr>
      <w:r w:rsidRPr="00C40065">
        <w:rPr>
          <w:rFonts w:cs="宋体" w:hint="eastAsia"/>
          <w:sz w:val="24"/>
          <w:szCs w:val="24"/>
        </w:rPr>
        <w:t>（</w:t>
      </w:r>
      <w:r w:rsidRPr="00C40065">
        <w:rPr>
          <w:rFonts w:cs="宋体"/>
          <w:sz w:val="24"/>
          <w:szCs w:val="24"/>
        </w:rPr>
        <w:t>2</w:t>
      </w:r>
      <w:r w:rsidRPr="00C40065">
        <w:rPr>
          <w:rFonts w:cs="宋体" w:hint="eastAsia"/>
          <w:sz w:val="24"/>
          <w:szCs w:val="24"/>
        </w:rPr>
        <w:t>）以“重在基础、重在应用”的原则为指导，不但注重理论知识的讲授，也注重实践应用环节的设计。</w:t>
      </w:r>
    </w:p>
    <w:p w:rsidR="00443A14" w:rsidRPr="00240BB3" w:rsidRDefault="00443A14" w:rsidP="00C16B98">
      <w:pPr>
        <w:spacing w:line="360" w:lineRule="auto"/>
        <w:ind w:firstLineChars="200" w:firstLine="31680"/>
        <w:rPr>
          <w:rFonts w:cs="宋体"/>
          <w:sz w:val="24"/>
          <w:szCs w:val="24"/>
        </w:rPr>
      </w:pPr>
      <w:r w:rsidRPr="00C40065">
        <w:rPr>
          <w:rFonts w:cs="宋体" w:hint="eastAsia"/>
          <w:sz w:val="24"/>
          <w:szCs w:val="24"/>
        </w:rPr>
        <w:t>（</w:t>
      </w:r>
      <w:r w:rsidRPr="00C40065">
        <w:rPr>
          <w:rFonts w:cs="宋体"/>
          <w:sz w:val="24"/>
          <w:szCs w:val="24"/>
        </w:rPr>
        <w:t>3</w:t>
      </w:r>
      <w:r w:rsidRPr="00C40065">
        <w:rPr>
          <w:rFonts w:cs="宋体" w:hint="eastAsia"/>
          <w:sz w:val="24"/>
          <w:szCs w:val="24"/>
        </w:rPr>
        <w:t>）采用了“纸质教材</w:t>
      </w:r>
      <w:r w:rsidRPr="00C40065">
        <w:rPr>
          <w:rFonts w:cs="宋体"/>
          <w:sz w:val="24"/>
          <w:szCs w:val="24"/>
        </w:rPr>
        <w:t>+</w:t>
      </w:r>
      <w:r w:rsidRPr="00C40065">
        <w:rPr>
          <w:rFonts w:cs="宋体" w:hint="eastAsia"/>
          <w:sz w:val="24"/>
          <w:szCs w:val="24"/>
        </w:rPr>
        <w:t>数字课程”的出版形式，纸质教材与丰富的数字化资源一体化设计，互为补充。</w:t>
      </w:r>
    </w:p>
    <w:tbl>
      <w:tblPr>
        <w:tblW w:w="9332" w:type="dxa"/>
        <w:jc w:val="center"/>
        <w:tblLook w:val="0000"/>
      </w:tblPr>
      <w:tblGrid>
        <w:gridCol w:w="1672"/>
        <w:gridCol w:w="4601"/>
        <w:gridCol w:w="900"/>
        <w:gridCol w:w="1003"/>
        <w:gridCol w:w="1156"/>
      </w:tblGrid>
      <w:tr w:rsidR="00443A14" w:rsidRPr="002B75A7" w:rsidTr="00603E1B">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tcPr>
          <w:p w:rsidR="00443A14" w:rsidRPr="002B75A7" w:rsidRDefault="00443A14" w:rsidP="00382BEE">
            <w:pPr>
              <w:spacing w:line="360" w:lineRule="auto"/>
              <w:jc w:val="center"/>
              <w:rPr>
                <w:b/>
                <w:sz w:val="18"/>
                <w:szCs w:val="18"/>
              </w:rPr>
            </w:pPr>
            <w:r w:rsidRPr="002B75A7">
              <w:rPr>
                <w:rFonts w:hint="eastAsia"/>
                <w:b/>
                <w:sz w:val="18"/>
                <w:szCs w:val="18"/>
              </w:rPr>
              <w:t>单位名称</w:t>
            </w:r>
          </w:p>
        </w:tc>
        <w:tc>
          <w:tcPr>
            <w:tcW w:w="7660" w:type="dxa"/>
            <w:gridSpan w:val="4"/>
            <w:tcBorders>
              <w:top w:val="single" w:sz="4" w:space="0" w:color="auto"/>
              <w:left w:val="nil"/>
              <w:bottom w:val="single" w:sz="4" w:space="0" w:color="auto"/>
              <w:right w:val="single" w:sz="4" w:space="0" w:color="000000"/>
            </w:tcBorders>
            <w:noWrap/>
          </w:tcPr>
          <w:p w:rsidR="00443A14" w:rsidRPr="002B75A7" w:rsidRDefault="00443A14" w:rsidP="00382BEE">
            <w:pPr>
              <w:spacing w:line="360" w:lineRule="auto"/>
              <w:jc w:val="center"/>
              <w:rPr>
                <w:sz w:val="18"/>
                <w:szCs w:val="18"/>
              </w:rPr>
            </w:pPr>
            <w:r w:rsidRPr="002B75A7">
              <w:rPr>
                <w:b/>
                <w:sz w:val="18"/>
                <w:szCs w:val="18"/>
              </w:rPr>
              <w:t xml:space="preserve">                                                           </w:t>
            </w:r>
            <w:r w:rsidRPr="002B75A7">
              <w:rPr>
                <w:sz w:val="18"/>
                <w:szCs w:val="18"/>
              </w:rPr>
              <w:t xml:space="preserve"> </w:t>
            </w:r>
            <w:r w:rsidRPr="002B75A7">
              <w:rPr>
                <w:rFonts w:hint="eastAsia"/>
                <w:sz w:val="18"/>
                <w:szCs w:val="18"/>
              </w:rPr>
              <w:t>（发票抬头）</w:t>
            </w:r>
          </w:p>
        </w:tc>
      </w:tr>
      <w:tr w:rsidR="00443A14" w:rsidRPr="002B75A7" w:rsidTr="00603E1B">
        <w:trPr>
          <w:trHeight w:hRule="exact" w:val="454"/>
          <w:jc w:val="center"/>
        </w:trPr>
        <w:tc>
          <w:tcPr>
            <w:tcW w:w="1672" w:type="dxa"/>
            <w:tcBorders>
              <w:top w:val="nil"/>
              <w:left w:val="single" w:sz="4" w:space="0" w:color="auto"/>
              <w:bottom w:val="single" w:sz="4" w:space="0" w:color="auto"/>
              <w:right w:val="single" w:sz="4" w:space="0" w:color="auto"/>
            </w:tcBorders>
            <w:noWrap/>
            <w:vAlign w:val="center"/>
          </w:tcPr>
          <w:p w:rsidR="00443A14" w:rsidRPr="002B75A7" w:rsidRDefault="00443A14" w:rsidP="00382BEE">
            <w:pPr>
              <w:spacing w:line="360" w:lineRule="auto"/>
              <w:jc w:val="center"/>
              <w:rPr>
                <w:b/>
                <w:sz w:val="18"/>
                <w:szCs w:val="18"/>
              </w:rPr>
            </w:pPr>
            <w:r w:rsidRPr="002B75A7">
              <w:rPr>
                <w:rFonts w:hint="eastAsia"/>
                <w:b/>
                <w:sz w:val="18"/>
                <w:szCs w:val="18"/>
              </w:rPr>
              <w:t>详细地址</w:t>
            </w:r>
          </w:p>
        </w:tc>
        <w:tc>
          <w:tcPr>
            <w:tcW w:w="7660" w:type="dxa"/>
            <w:gridSpan w:val="4"/>
            <w:tcBorders>
              <w:top w:val="single" w:sz="4" w:space="0" w:color="auto"/>
              <w:left w:val="nil"/>
              <w:bottom w:val="single" w:sz="4" w:space="0" w:color="auto"/>
              <w:right w:val="single" w:sz="4" w:space="0" w:color="000000"/>
            </w:tcBorders>
            <w:noWrap/>
            <w:vAlign w:val="center"/>
          </w:tcPr>
          <w:p w:rsidR="00443A14" w:rsidRPr="002B75A7" w:rsidRDefault="00443A14" w:rsidP="00382BEE">
            <w:pPr>
              <w:widowControl/>
              <w:spacing w:line="480" w:lineRule="auto"/>
              <w:jc w:val="center"/>
              <w:rPr>
                <w:rFonts w:ascii="宋体" w:cs="宋体"/>
                <w:b/>
                <w:kern w:val="0"/>
                <w:sz w:val="18"/>
                <w:szCs w:val="18"/>
              </w:rPr>
            </w:pPr>
          </w:p>
        </w:tc>
      </w:tr>
      <w:tr w:rsidR="00443A14" w:rsidRPr="002B75A7" w:rsidTr="006043BA">
        <w:trPr>
          <w:trHeight w:hRule="exact" w:val="454"/>
          <w:jc w:val="center"/>
        </w:trPr>
        <w:tc>
          <w:tcPr>
            <w:tcW w:w="1672" w:type="dxa"/>
            <w:tcBorders>
              <w:top w:val="nil"/>
              <w:left w:val="single" w:sz="4" w:space="0" w:color="auto"/>
              <w:bottom w:val="single" w:sz="4" w:space="0" w:color="auto"/>
              <w:right w:val="single" w:sz="4" w:space="0" w:color="auto"/>
            </w:tcBorders>
            <w:noWrap/>
            <w:vAlign w:val="center"/>
          </w:tcPr>
          <w:p w:rsidR="00443A14" w:rsidRPr="002B75A7" w:rsidRDefault="00443A14" w:rsidP="00382BEE">
            <w:pPr>
              <w:spacing w:line="360" w:lineRule="auto"/>
              <w:jc w:val="center"/>
              <w:rPr>
                <w:b/>
                <w:sz w:val="18"/>
                <w:szCs w:val="18"/>
              </w:rPr>
            </w:pPr>
            <w:r w:rsidRPr="002B75A7">
              <w:rPr>
                <w:rFonts w:hint="eastAsia"/>
                <w:b/>
                <w:sz w:val="18"/>
                <w:szCs w:val="18"/>
              </w:rPr>
              <w:t>联系人</w:t>
            </w:r>
          </w:p>
        </w:tc>
        <w:tc>
          <w:tcPr>
            <w:tcW w:w="4601" w:type="dxa"/>
            <w:tcBorders>
              <w:top w:val="single" w:sz="4" w:space="0" w:color="auto"/>
              <w:left w:val="nil"/>
              <w:bottom w:val="single" w:sz="4" w:space="0" w:color="auto"/>
              <w:right w:val="single" w:sz="4" w:space="0" w:color="000000"/>
            </w:tcBorders>
            <w:noWrap/>
            <w:vAlign w:val="center"/>
          </w:tcPr>
          <w:p w:rsidR="00443A14" w:rsidRPr="002B75A7" w:rsidRDefault="00443A14" w:rsidP="00382BEE">
            <w:pPr>
              <w:widowControl/>
              <w:spacing w:line="480" w:lineRule="auto"/>
              <w:jc w:val="center"/>
              <w:rPr>
                <w:rFonts w:ascii="宋体" w:cs="宋体"/>
                <w:b/>
                <w:kern w:val="0"/>
                <w:sz w:val="18"/>
                <w:szCs w:val="18"/>
              </w:rPr>
            </w:pPr>
          </w:p>
        </w:tc>
        <w:tc>
          <w:tcPr>
            <w:tcW w:w="900" w:type="dxa"/>
            <w:tcBorders>
              <w:top w:val="nil"/>
              <w:left w:val="nil"/>
              <w:bottom w:val="single" w:sz="4" w:space="0" w:color="auto"/>
              <w:right w:val="single" w:sz="4" w:space="0" w:color="auto"/>
            </w:tcBorders>
            <w:noWrap/>
            <w:vAlign w:val="center"/>
          </w:tcPr>
          <w:p w:rsidR="00443A14" w:rsidRPr="002B75A7" w:rsidRDefault="00443A14" w:rsidP="00382BEE">
            <w:pPr>
              <w:spacing w:line="360" w:lineRule="auto"/>
              <w:jc w:val="center"/>
              <w:rPr>
                <w:b/>
                <w:sz w:val="18"/>
                <w:szCs w:val="18"/>
              </w:rPr>
            </w:pPr>
            <w:r w:rsidRPr="002B75A7">
              <w:rPr>
                <w:rFonts w:hint="eastAsia"/>
                <w:b/>
                <w:sz w:val="18"/>
                <w:szCs w:val="18"/>
              </w:rPr>
              <w:t>邮政编码</w:t>
            </w:r>
          </w:p>
        </w:tc>
        <w:tc>
          <w:tcPr>
            <w:tcW w:w="2159" w:type="dxa"/>
            <w:gridSpan w:val="2"/>
            <w:tcBorders>
              <w:top w:val="single" w:sz="4" w:space="0" w:color="auto"/>
              <w:left w:val="nil"/>
              <w:bottom w:val="single" w:sz="4" w:space="0" w:color="auto"/>
              <w:right w:val="single" w:sz="4" w:space="0" w:color="000000"/>
            </w:tcBorders>
            <w:noWrap/>
            <w:vAlign w:val="center"/>
          </w:tcPr>
          <w:p w:rsidR="00443A14" w:rsidRPr="002B75A7" w:rsidRDefault="00443A14" w:rsidP="00382BEE">
            <w:pPr>
              <w:widowControl/>
              <w:spacing w:line="480" w:lineRule="auto"/>
              <w:jc w:val="center"/>
              <w:rPr>
                <w:rFonts w:ascii="宋体" w:cs="宋体"/>
                <w:b/>
                <w:kern w:val="0"/>
                <w:sz w:val="18"/>
                <w:szCs w:val="18"/>
              </w:rPr>
            </w:pPr>
          </w:p>
        </w:tc>
      </w:tr>
      <w:tr w:rsidR="00443A14" w:rsidRPr="002B75A7" w:rsidTr="00603E1B">
        <w:trPr>
          <w:trHeight w:hRule="exact" w:val="454"/>
          <w:jc w:val="center"/>
        </w:trPr>
        <w:tc>
          <w:tcPr>
            <w:tcW w:w="1672" w:type="dxa"/>
            <w:tcBorders>
              <w:top w:val="nil"/>
              <w:left w:val="single" w:sz="4" w:space="0" w:color="auto"/>
              <w:bottom w:val="single" w:sz="4" w:space="0" w:color="auto"/>
              <w:right w:val="single" w:sz="4" w:space="0" w:color="auto"/>
            </w:tcBorders>
            <w:noWrap/>
            <w:vAlign w:val="center"/>
          </w:tcPr>
          <w:p w:rsidR="00443A14" w:rsidRPr="002B75A7" w:rsidRDefault="00443A14" w:rsidP="00382BEE">
            <w:pPr>
              <w:spacing w:line="360" w:lineRule="auto"/>
              <w:jc w:val="center"/>
              <w:rPr>
                <w:b/>
                <w:sz w:val="18"/>
                <w:szCs w:val="18"/>
              </w:rPr>
            </w:pPr>
            <w:r w:rsidRPr="002B75A7">
              <w:rPr>
                <w:rFonts w:hint="eastAsia"/>
                <w:b/>
                <w:sz w:val="18"/>
                <w:szCs w:val="18"/>
              </w:rPr>
              <w:t>联系电话</w:t>
            </w:r>
          </w:p>
        </w:tc>
        <w:tc>
          <w:tcPr>
            <w:tcW w:w="7660" w:type="dxa"/>
            <w:gridSpan w:val="4"/>
            <w:tcBorders>
              <w:top w:val="single" w:sz="4" w:space="0" w:color="auto"/>
              <w:left w:val="nil"/>
              <w:bottom w:val="single" w:sz="4" w:space="0" w:color="auto"/>
              <w:right w:val="single" w:sz="4" w:space="0" w:color="000000"/>
            </w:tcBorders>
            <w:noWrap/>
            <w:vAlign w:val="center"/>
          </w:tcPr>
          <w:p w:rsidR="00443A14" w:rsidRPr="002B75A7" w:rsidRDefault="00443A14" w:rsidP="00382BEE">
            <w:pPr>
              <w:widowControl/>
              <w:spacing w:line="480" w:lineRule="auto"/>
              <w:jc w:val="center"/>
              <w:rPr>
                <w:rFonts w:ascii="宋体" w:cs="宋体"/>
                <w:b/>
                <w:kern w:val="0"/>
                <w:sz w:val="18"/>
                <w:szCs w:val="18"/>
              </w:rPr>
            </w:pPr>
          </w:p>
        </w:tc>
      </w:tr>
      <w:tr w:rsidR="00443A14"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43A14" w:rsidRPr="002B75A7" w:rsidRDefault="00443A14" w:rsidP="00382BEE">
            <w:pPr>
              <w:spacing w:line="360" w:lineRule="auto"/>
              <w:jc w:val="center"/>
              <w:rPr>
                <w:b/>
                <w:sz w:val="18"/>
                <w:szCs w:val="18"/>
              </w:rPr>
            </w:pPr>
            <w:r w:rsidRPr="002B75A7">
              <w:rPr>
                <w:rFonts w:hint="eastAsia"/>
                <w:b/>
                <w:sz w:val="18"/>
                <w:szCs w:val="18"/>
              </w:rPr>
              <w:t>书号</w:t>
            </w:r>
          </w:p>
        </w:tc>
        <w:tc>
          <w:tcPr>
            <w:tcW w:w="4601" w:type="dxa"/>
            <w:tcBorders>
              <w:top w:val="single" w:sz="4" w:space="0" w:color="auto"/>
              <w:left w:val="single" w:sz="4" w:space="0" w:color="auto"/>
              <w:bottom w:val="single" w:sz="4" w:space="0" w:color="auto"/>
              <w:right w:val="single" w:sz="4" w:space="0" w:color="auto"/>
            </w:tcBorders>
            <w:vAlign w:val="center"/>
          </w:tcPr>
          <w:p w:rsidR="00443A14" w:rsidRPr="002B75A7" w:rsidRDefault="00443A14" w:rsidP="00382BEE">
            <w:pPr>
              <w:spacing w:line="360" w:lineRule="auto"/>
              <w:jc w:val="center"/>
              <w:rPr>
                <w:b/>
                <w:sz w:val="18"/>
                <w:szCs w:val="18"/>
              </w:rPr>
            </w:pPr>
            <w:r w:rsidRPr="002B75A7">
              <w:rPr>
                <w:rFonts w:hint="eastAsia"/>
                <w:b/>
                <w:sz w:val="18"/>
                <w:szCs w:val="18"/>
              </w:rPr>
              <w:t>书</w:t>
            </w:r>
            <w:r w:rsidRPr="002B75A7">
              <w:rPr>
                <w:b/>
                <w:sz w:val="18"/>
                <w:szCs w:val="18"/>
              </w:rPr>
              <w:t xml:space="preserve">   </w:t>
            </w:r>
            <w:r w:rsidRPr="002B75A7">
              <w:rPr>
                <w:rFonts w:hint="eastAsia"/>
                <w:b/>
                <w:sz w:val="18"/>
                <w:szCs w:val="18"/>
              </w:rPr>
              <w:t>名</w:t>
            </w:r>
          </w:p>
        </w:tc>
        <w:tc>
          <w:tcPr>
            <w:tcW w:w="900"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360" w:lineRule="auto"/>
              <w:jc w:val="center"/>
              <w:rPr>
                <w:b/>
                <w:sz w:val="18"/>
                <w:szCs w:val="18"/>
              </w:rPr>
            </w:pPr>
            <w:r w:rsidRPr="002B75A7">
              <w:rPr>
                <w:rFonts w:hint="eastAsia"/>
                <w:b/>
                <w:sz w:val="18"/>
                <w:szCs w:val="18"/>
              </w:rPr>
              <w:t>定价</w:t>
            </w:r>
            <w:r w:rsidRPr="002B75A7">
              <w:rPr>
                <w:b/>
                <w:sz w:val="18"/>
                <w:szCs w:val="18"/>
              </w:rPr>
              <w:t>(</w:t>
            </w:r>
            <w:r w:rsidRPr="002B75A7">
              <w:rPr>
                <w:rFonts w:hint="eastAsia"/>
                <w:b/>
                <w:sz w:val="18"/>
                <w:szCs w:val="18"/>
              </w:rPr>
              <w:t>元</w:t>
            </w:r>
            <w:r w:rsidRPr="002B75A7">
              <w:rPr>
                <w:b/>
                <w:sz w:val="18"/>
                <w:szCs w:val="18"/>
              </w:rPr>
              <w:t>)</w:t>
            </w:r>
          </w:p>
        </w:tc>
        <w:tc>
          <w:tcPr>
            <w:tcW w:w="1003"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360" w:lineRule="auto"/>
              <w:jc w:val="center"/>
              <w:rPr>
                <w:b/>
                <w:sz w:val="18"/>
                <w:szCs w:val="18"/>
              </w:rPr>
            </w:pPr>
            <w:r w:rsidRPr="002B75A7">
              <w:rPr>
                <w:rFonts w:hint="eastAsia"/>
                <w:b/>
                <w:sz w:val="18"/>
                <w:szCs w:val="18"/>
              </w:rPr>
              <w:t>订购册数</w:t>
            </w:r>
          </w:p>
        </w:tc>
        <w:tc>
          <w:tcPr>
            <w:tcW w:w="1156"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360" w:lineRule="auto"/>
              <w:jc w:val="center"/>
              <w:rPr>
                <w:b/>
                <w:sz w:val="18"/>
                <w:szCs w:val="18"/>
              </w:rPr>
            </w:pPr>
            <w:r w:rsidRPr="002B75A7">
              <w:rPr>
                <w:rFonts w:hint="eastAsia"/>
                <w:b/>
                <w:sz w:val="18"/>
                <w:szCs w:val="18"/>
              </w:rPr>
              <w:t>合计</w:t>
            </w:r>
            <w:r w:rsidRPr="002B75A7">
              <w:rPr>
                <w:b/>
                <w:sz w:val="18"/>
                <w:szCs w:val="18"/>
              </w:rPr>
              <w:t>(</w:t>
            </w:r>
            <w:r w:rsidRPr="002B75A7">
              <w:rPr>
                <w:rFonts w:hint="eastAsia"/>
                <w:b/>
                <w:sz w:val="18"/>
                <w:szCs w:val="18"/>
              </w:rPr>
              <w:t>元</w:t>
            </w:r>
            <w:r w:rsidRPr="002B75A7">
              <w:rPr>
                <w:b/>
                <w:sz w:val="18"/>
                <w:szCs w:val="18"/>
              </w:rPr>
              <w:t>)</w:t>
            </w:r>
          </w:p>
        </w:tc>
      </w:tr>
      <w:tr w:rsidR="00443A14"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43A14" w:rsidRPr="00726191" w:rsidRDefault="00443A14" w:rsidP="00382BEE">
            <w:pPr>
              <w:spacing w:line="360" w:lineRule="auto"/>
              <w:jc w:val="center"/>
              <w:rPr>
                <w:rStyle w:val="urtxtstd2"/>
              </w:rPr>
            </w:pPr>
            <w:r w:rsidRPr="00726191">
              <w:rPr>
                <w:rStyle w:val="urtxtstd2"/>
              </w:rPr>
              <w:t>978-7-04-043345-6</w:t>
            </w:r>
          </w:p>
        </w:tc>
        <w:tc>
          <w:tcPr>
            <w:tcW w:w="4601" w:type="dxa"/>
            <w:tcBorders>
              <w:top w:val="single" w:sz="4" w:space="0" w:color="auto"/>
              <w:left w:val="single" w:sz="4" w:space="0" w:color="auto"/>
              <w:bottom w:val="single" w:sz="4" w:space="0" w:color="auto"/>
              <w:right w:val="single" w:sz="4" w:space="0" w:color="000000"/>
            </w:tcBorders>
            <w:vAlign w:val="center"/>
          </w:tcPr>
          <w:p w:rsidR="00443A14" w:rsidRPr="00726191" w:rsidRDefault="00443A14" w:rsidP="003C204A">
            <w:pPr>
              <w:spacing w:line="360" w:lineRule="auto"/>
              <w:rPr>
                <w:sz w:val="18"/>
                <w:szCs w:val="18"/>
              </w:rPr>
            </w:pPr>
            <w:r w:rsidRPr="00726191">
              <w:rPr>
                <w:rFonts w:hint="eastAsia"/>
                <w:sz w:val="18"/>
                <w:szCs w:val="18"/>
              </w:rPr>
              <w:t>江苏省高等学校计算机等级考试大纲与样卷</w:t>
            </w:r>
          </w:p>
        </w:tc>
        <w:tc>
          <w:tcPr>
            <w:tcW w:w="900" w:type="dxa"/>
            <w:tcBorders>
              <w:top w:val="nil"/>
              <w:left w:val="nil"/>
              <w:bottom w:val="single" w:sz="4" w:space="0" w:color="auto"/>
              <w:right w:val="single" w:sz="4" w:space="0" w:color="auto"/>
            </w:tcBorders>
            <w:noWrap/>
            <w:vAlign w:val="center"/>
          </w:tcPr>
          <w:p w:rsidR="00443A14" w:rsidRPr="002B75A7" w:rsidRDefault="00443A14" w:rsidP="00382BEE">
            <w:pPr>
              <w:spacing w:line="360" w:lineRule="auto"/>
              <w:jc w:val="center"/>
              <w:rPr>
                <w:sz w:val="18"/>
                <w:szCs w:val="18"/>
              </w:rPr>
            </w:pPr>
            <w:r w:rsidRPr="002B75A7">
              <w:rPr>
                <w:sz w:val="18"/>
                <w:szCs w:val="18"/>
              </w:rPr>
              <w:t>15.00</w:t>
            </w:r>
          </w:p>
        </w:tc>
        <w:tc>
          <w:tcPr>
            <w:tcW w:w="1003"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c>
          <w:tcPr>
            <w:tcW w:w="1156"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r>
      <w:tr w:rsidR="00443A14"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43A14" w:rsidRPr="00240BB3" w:rsidRDefault="00443A14" w:rsidP="00382BEE">
            <w:pPr>
              <w:spacing w:line="360" w:lineRule="auto"/>
              <w:jc w:val="center"/>
              <w:rPr>
                <w:rStyle w:val="urtxtstd2"/>
              </w:rPr>
            </w:pPr>
            <w:r w:rsidRPr="00240BB3">
              <w:rPr>
                <w:rStyle w:val="urtxtstd2"/>
              </w:rPr>
              <w:t>18-00767-017</w:t>
            </w:r>
          </w:p>
        </w:tc>
        <w:tc>
          <w:tcPr>
            <w:tcW w:w="4601" w:type="dxa"/>
            <w:tcBorders>
              <w:top w:val="single" w:sz="4" w:space="0" w:color="auto"/>
              <w:left w:val="single" w:sz="4" w:space="0" w:color="auto"/>
              <w:bottom w:val="single" w:sz="4" w:space="0" w:color="auto"/>
              <w:right w:val="single" w:sz="4" w:space="0" w:color="000000"/>
            </w:tcBorders>
            <w:vAlign w:val="center"/>
          </w:tcPr>
          <w:p w:rsidR="00443A14" w:rsidRPr="006043BA" w:rsidRDefault="00443A14" w:rsidP="003C204A">
            <w:pPr>
              <w:spacing w:line="360" w:lineRule="auto"/>
              <w:rPr>
                <w:sz w:val="18"/>
                <w:szCs w:val="18"/>
              </w:rPr>
            </w:pPr>
            <w:r w:rsidRPr="006043BA">
              <w:rPr>
                <w:rFonts w:hint="eastAsia"/>
                <w:sz w:val="18"/>
                <w:szCs w:val="18"/>
              </w:rPr>
              <w:t>江苏省高等学校计算机等级考试试卷汇编（一级、三级）</w:t>
            </w:r>
          </w:p>
        </w:tc>
        <w:tc>
          <w:tcPr>
            <w:tcW w:w="900" w:type="dxa"/>
            <w:tcBorders>
              <w:top w:val="nil"/>
              <w:left w:val="nil"/>
              <w:bottom w:val="single" w:sz="4" w:space="0" w:color="auto"/>
              <w:right w:val="single" w:sz="4" w:space="0" w:color="auto"/>
            </w:tcBorders>
            <w:noWrap/>
            <w:vAlign w:val="center"/>
          </w:tcPr>
          <w:p w:rsidR="00443A14" w:rsidRPr="00603E1B" w:rsidRDefault="00443A14" w:rsidP="00382BEE">
            <w:pPr>
              <w:spacing w:line="360" w:lineRule="auto"/>
              <w:jc w:val="center"/>
              <w:rPr>
                <w:sz w:val="18"/>
                <w:szCs w:val="18"/>
              </w:rPr>
            </w:pPr>
            <w:r>
              <w:rPr>
                <w:sz w:val="18"/>
                <w:szCs w:val="18"/>
              </w:rPr>
              <w:t>19</w:t>
            </w:r>
            <w:r>
              <w:rPr>
                <w:rFonts w:hint="eastAsia"/>
                <w:sz w:val="18"/>
                <w:szCs w:val="18"/>
              </w:rPr>
              <w:t>（估）</w:t>
            </w:r>
          </w:p>
        </w:tc>
        <w:tc>
          <w:tcPr>
            <w:tcW w:w="1003"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c>
          <w:tcPr>
            <w:tcW w:w="1156"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r>
      <w:tr w:rsidR="00443A14"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43A14" w:rsidRPr="00702989" w:rsidRDefault="00443A14" w:rsidP="00BA7963">
            <w:pPr>
              <w:spacing w:line="360" w:lineRule="auto"/>
              <w:jc w:val="center"/>
              <w:rPr>
                <w:rStyle w:val="urtxtstd2"/>
              </w:rPr>
            </w:pPr>
            <w:r w:rsidRPr="00702989">
              <w:rPr>
                <w:rStyle w:val="urtxtstd2"/>
              </w:rPr>
              <w:t>18-00767-018</w:t>
            </w:r>
          </w:p>
        </w:tc>
        <w:tc>
          <w:tcPr>
            <w:tcW w:w="4601" w:type="dxa"/>
            <w:tcBorders>
              <w:top w:val="single" w:sz="4" w:space="0" w:color="auto"/>
              <w:left w:val="single" w:sz="4" w:space="0" w:color="auto"/>
              <w:bottom w:val="single" w:sz="4" w:space="0" w:color="auto"/>
              <w:right w:val="single" w:sz="4" w:space="0" w:color="000000"/>
            </w:tcBorders>
            <w:vAlign w:val="center"/>
          </w:tcPr>
          <w:p w:rsidR="00443A14" w:rsidRPr="006043BA" w:rsidRDefault="00443A14" w:rsidP="003C204A">
            <w:pPr>
              <w:spacing w:line="360" w:lineRule="auto"/>
              <w:rPr>
                <w:sz w:val="18"/>
                <w:szCs w:val="18"/>
              </w:rPr>
            </w:pPr>
            <w:r w:rsidRPr="006043BA">
              <w:rPr>
                <w:rFonts w:hint="eastAsia"/>
                <w:sz w:val="18"/>
                <w:szCs w:val="18"/>
              </w:rPr>
              <w:t>江苏省高等学校计算机等级考试试卷汇编（二级）</w:t>
            </w:r>
          </w:p>
        </w:tc>
        <w:tc>
          <w:tcPr>
            <w:tcW w:w="900" w:type="dxa"/>
            <w:tcBorders>
              <w:top w:val="nil"/>
              <w:left w:val="nil"/>
              <w:bottom w:val="single" w:sz="4" w:space="0" w:color="auto"/>
              <w:right w:val="single" w:sz="4" w:space="0" w:color="auto"/>
            </w:tcBorders>
            <w:noWrap/>
            <w:vAlign w:val="center"/>
          </w:tcPr>
          <w:p w:rsidR="00443A14" w:rsidRPr="00603E1B" w:rsidRDefault="00443A14" w:rsidP="00BA7963">
            <w:pPr>
              <w:spacing w:line="360" w:lineRule="auto"/>
              <w:jc w:val="center"/>
              <w:rPr>
                <w:sz w:val="18"/>
                <w:szCs w:val="18"/>
              </w:rPr>
            </w:pPr>
            <w:r>
              <w:rPr>
                <w:sz w:val="18"/>
                <w:szCs w:val="18"/>
              </w:rPr>
              <w:t>39</w:t>
            </w:r>
            <w:r>
              <w:rPr>
                <w:rFonts w:hint="eastAsia"/>
                <w:sz w:val="18"/>
                <w:szCs w:val="18"/>
              </w:rPr>
              <w:t>（估）</w:t>
            </w:r>
          </w:p>
        </w:tc>
        <w:tc>
          <w:tcPr>
            <w:tcW w:w="1003"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c>
          <w:tcPr>
            <w:tcW w:w="1156"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r>
      <w:tr w:rsidR="00443A14"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43A14" w:rsidRPr="00726191" w:rsidRDefault="00443A14" w:rsidP="00382BEE">
            <w:pPr>
              <w:spacing w:line="360" w:lineRule="auto"/>
              <w:jc w:val="center"/>
              <w:rPr>
                <w:sz w:val="18"/>
                <w:szCs w:val="18"/>
              </w:rPr>
            </w:pPr>
            <w:r w:rsidRPr="00726191">
              <w:rPr>
                <w:sz w:val="18"/>
                <w:szCs w:val="18"/>
              </w:rPr>
              <w:t>978-7-04-042837-7</w:t>
            </w:r>
          </w:p>
        </w:tc>
        <w:tc>
          <w:tcPr>
            <w:tcW w:w="4601" w:type="dxa"/>
            <w:tcBorders>
              <w:top w:val="single" w:sz="4" w:space="0" w:color="auto"/>
              <w:left w:val="single" w:sz="4" w:space="0" w:color="auto"/>
              <w:bottom w:val="single" w:sz="4" w:space="0" w:color="auto"/>
              <w:right w:val="single" w:sz="4" w:space="0" w:color="000000"/>
            </w:tcBorders>
            <w:vAlign w:val="center"/>
          </w:tcPr>
          <w:p w:rsidR="00443A14" w:rsidRPr="002B75A7" w:rsidRDefault="00443A14" w:rsidP="003C204A">
            <w:pPr>
              <w:spacing w:line="360" w:lineRule="auto"/>
              <w:rPr>
                <w:sz w:val="18"/>
                <w:szCs w:val="18"/>
              </w:rPr>
            </w:pPr>
            <w:r w:rsidRPr="002B75A7">
              <w:rPr>
                <w:rFonts w:hint="eastAsia"/>
                <w:sz w:val="18"/>
                <w:szCs w:val="18"/>
              </w:rPr>
              <w:t>大学计算机教程</w:t>
            </w:r>
          </w:p>
        </w:tc>
        <w:tc>
          <w:tcPr>
            <w:tcW w:w="900" w:type="dxa"/>
            <w:tcBorders>
              <w:top w:val="nil"/>
              <w:left w:val="nil"/>
              <w:bottom w:val="single" w:sz="4" w:space="0" w:color="auto"/>
              <w:right w:val="single" w:sz="4" w:space="0" w:color="auto"/>
            </w:tcBorders>
            <w:noWrap/>
            <w:vAlign w:val="center"/>
          </w:tcPr>
          <w:p w:rsidR="00443A14" w:rsidRPr="002B75A7" w:rsidRDefault="00443A14" w:rsidP="0031514D">
            <w:pPr>
              <w:spacing w:line="360" w:lineRule="auto"/>
              <w:jc w:val="center"/>
              <w:rPr>
                <w:sz w:val="18"/>
                <w:szCs w:val="18"/>
              </w:rPr>
            </w:pPr>
            <w:r w:rsidRPr="002B75A7">
              <w:rPr>
                <w:sz w:val="18"/>
                <w:szCs w:val="18"/>
              </w:rPr>
              <w:t>28.00</w:t>
            </w:r>
          </w:p>
        </w:tc>
        <w:tc>
          <w:tcPr>
            <w:tcW w:w="1003"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c>
          <w:tcPr>
            <w:tcW w:w="1156"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r>
      <w:tr w:rsidR="00443A14"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43A14" w:rsidRPr="00726191" w:rsidRDefault="00443A14" w:rsidP="00382BEE">
            <w:pPr>
              <w:spacing w:line="360" w:lineRule="auto"/>
              <w:jc w:val="center"/>
              <w:rPr>
                <w:rStyle w:val="urtxtstd2"/>
              </w:rPr>
            </w:pPr>
            <w:r w:rsidRPr="00726191">
              <w:rPr>
                <w:rStyle w:val="urtxtstd2"/>
              </w:rPr>
              <w:t>978-7-04-042838-4</w:t>
            </w:r>
          </w:p>
        </w:tc>
        <w:tc>
          <w:tcPr>
            <w:tcW w:w="4601" w:type="dxa"/>
            <w:tcBorders>
              <w:top w:val="single" w:sz="4" w:space="0" w:color="auto"/>
              <w:left w:val="single" w:sz="4" w:space="0" w:color="auto"/>
              <w:bottom w:val="single" w:sz="4" w:space="0" w:color="auto"/>
              <w:right w:val="single" w:sz="4" w:space="0" w:color="000000"/>
            </w:tcBorders>
            <w:vAlign w:val="center"/>
          </w:tcPr>
          <w:p w:rsidR="00443A14" w:rsidRPr="002B75A7" w:rsidRDefault="00443A14" w:rsidP="003C204A">
            <w:pPr>
              <w:spacing w:line="360" w:lineRule="auto"/>
              <w:rPr>
                <w:sz w:val="18"/>
                <w:szCs w:val="18"/>
              </w:rPr>
            </w:pPr>
            <w:r w:rsidRPr="002B75A7">
              <w:rPr>
                <w:rFonts w:hint="eastAsia"/>
                <w:sz w:val="18"/>
                <w:szCs w:val="18"/>
              </w:rPr>
              <w:t>大学计算机实践教程</w:t>
            </w:r>
          </w:p>
        </w:tc>
        <w:tc>
          <w:tcPr>
            <w:tcW w:w="900" w:type="dxa"/>
            <w:tcBorders>
              <w:top w:val="nil"/>
              <w:left w:val="nil"/>
              <w:bottom w:val="single" w:sz="4" w:space="0" w:color="auto"/>
              <w:right w:val="single" w:sz="4" w:space="0" w:color="auto"/>
            </w:tcBorders>
            <w:noWrap/>
            <w:vAlign w:val="center"/>
          </w:tcPr>
          <w:p w:rsidR="00443A14" w:rsidRPr="002B75A7" w:rsidRDefault="00443A14" w:rsidP="005B116C">
            <w:pPr>
              <w:spacing w:line="360" w:lineRule="auto"/>
              <w:jc w:val="center"/>
              <w:rPr>
                <w:sz w:val="18"/>
                <w:szCs w:val="18"/>
              </w:rPr>
            </w:pPr>
            <w:r w:rsidRPr="002B75A7">
              <w:rPr>
                <w:sz w:val="18"/>
                <w:szCs w:val="18"/>
              </w:rPr>
              <w:t>28</w:t>
            </w:r>
            <w:bookmarkStart w:id="0" w:name="_GoBack"/>
            <w:bookmarkEnd w:id="0"/>
            <w:r w:rsidRPr="002B75A7">
              <w:rPr>
                <w:sz w:val="18"/>
                <w:szCs w:val="18"/>
              </w:rPr>
              <w:t>.00</w:t>
            </w:r>
          </w:p>
        </w:tc>
        <w:tc>
          <w:tcPr>
            <w:tcW w:w="1003"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c>
          <w:tcPr>
            <w:tcW w:w="1156"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r>
      <w:tr w:rsidR="00443A14"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43A14" w:rsidRPr="002B75A7" w:rsidRDefault="00443A14" w:rsidP="00382BEE">
            <w:pPr>
              <w:spacing w:line="360" w:lineRule="auto"/>
              <w:jc w:val="center"/>
              <w:rPr>
                <w:sz w:val="18"/>
                <w:szCs w:val="18"/>
              </w:rPr>
            </w:pPr>
            <w:r w:rsidRPr="002B75A7">
              <w:rPr>
                <w:sz w:val="18"/>
                <w:szCs w:val="18"/>
              </w:rPr>
              <w:t>978-7-04-039847-2</w:t>
            </w:r>
          </w:p>
        </w:tc>
        <w:tc>
          <w:tcPr>
            <w:tcW w:w="4601" w:type="dxa"/>
            <w:tcBorders>
              <w:top w:val="single" w:sz="4" w:space="0" w:color="auto"/>
              <w:left w:val="single" w:sz="4" w:space="0" w:color="auto"/>
              <w:bottom w:val="single" w:sz="4" w:space="0" w:color="auto"/>
              <w:right w:val="single" w:sz="4" w:space="0" w:color="000000"/>
            </w:tcBorders>
            <w:vAlign w:val="center"/>
          </w:tcPr>
          <w:p w:rsidR="00443A14" w:rsidRPr="002B75A7" w:rsidRDefault="00443A14" w:rsidP="003C204A">
            <w:pPr>
              <w:spacing w:line="360" w:lineRule="auto"/>
              <w:rPr>
                <w:sz w:val="18"/>
                <w:szCs w:val="18"/>
              </w:rPr>
            </w:pPr>
            <w:r w:rsidRPr="002B75A7">
              <w:rPr>
                <w:sz w:val="18"/>
                <w:szCs w:val="18"/>
              </w:rPr>
              <w:t>Visual Basic</w:t>
            </w:r>
            <w:r w:rsidRPr="002B75A7">
              <w:rPr>
                <w:rFonts w:hint="eastAsia"/>
                <w:sz w:val="18"/>
                <w:szCs w:val="18"/>
              </w:rPr>
              <w:t>程序设计教程</w:t>
            </w:r>
          </w:p>
        </w:tc>
        <w:tc>
          <w:tcPr>
            <w:tcW w:w="900" w:type="dxa"/>
            <w:tcBorders>
              <w:top w:val="nil"/>
              <w:left w:val="nil"/>
              <w:bottom w:val="single" w:sz="4" w:space="0" w:color="auto"/>
              <w:right w:val="single" w:sz="4" w:space="0" w:color="auto"/>
            </w:tcBorders>
            <w:noWrap/>
            <w:vAlign w:val="center"/>
          </w:tcPr>
          <w:p w:rsidR="00443A14" w:rsidRPr="002B75A7" w:rsidRDefault="00443A14" w:rsidP="00382BEE">
            <w:pPr>
              <w:spacing w:line="360" w:lineRule="auto"/>
              <w:jc w:val="center"/>
              <w:rPr>
                <w:sz w:val="18"/>
                <w:szCs w:val="18"/>
              </w:rPr>
            </w:pPr>
            <w:r w:rsidRPr="002B75A7">
              <w:rPr>
                <w:sz w:val="18"/>
                <w:szCs w:val="18"/>
              </w:rPr>
              <w:t>24.00</w:t>
            </w:r>
          </w:p>
        </w:tc>
        <w:tc>
          <w:tcPr>
            <w:tcW w:w="1003"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c>
          <w:tcPr>
            <w:tcW w:w="1156"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r>
      <w:tr w:rsidR="00443A14"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43A14" w:rsidRPr="002B75A7" w:rsidRDefault="00443A14" w:rsidP="00382BEE">
            <w:pPr>
              <w:spacing w:line="360" w:lineRule="auto"/>
              <w:jc w:val="center"/>
              <w:rPr>
                <w:sz w:val="18"/>
                <w:szCs w:val="18"/>
              </w:rPr>
            </w:pPr>
            <w:r w:rsidRPr="002B75A7">
              <w:rPr>
                <w:sz w:val="18"/>
                <w:szCs w:val="18"/>
              </w:rPr>
              <w:t>978-7-04-040606-1</w:t>
            </w:r>
          </w:p>
        </w:tc>
        <w:tc>
          <w:tcPr>
            <w:tcW w:w="4601" w:type="dxa"/>
            <w:tcBorders>
              <w:top w:val="single" w:sz="4" w:space="0" w:color="auto"/>
              <w:left w:val="single" w:sz="4" w:space="0" w:color="auto"/>
              <w:bottom w:val="single" w:sz="4" w:space="0" w:color="auto"/>
              <w:right w:val="single" w:sz="4" w:space="0" w:color="000000"/>
            </w:tcBorders>
            <w:vAlign w:val="center"/>
          </w:tcPr>
          <w:p w:rsidR="00443A14" w:rsidRPr="002B75A7" w:rsidRDefault="00443A14" w:rsidP="003C204A">
            <w:pPr>
              <w:spacing w:line="360" w:lineRule="auto"/>
              <w:rPr>
                <w:sz w:val="18"/>
                <w:szCs w:val="18"/>
              </w:rPr>
            </w:pPr>
            <w:r w:rsidRPr="002B75A7">
              <w:rPr>
                <w:sz w:val="18"/>
                <w:szCs w:val="18"/>
              </w:rPr>
              <w:t>Visual Basic</w:t>
            </w:r>
            <w:r w:rsidRPr="002B75A7">
              <w:rPr>
                <w:rFonts w:hint="eastAsia"/>
                <w:sz w:val="18"/>
                <w:szCs w:val="18"/>
              </w:rPr>
              <w:t>程序设计实践教程</w:t>
            </w:r>
          </w:p>
        </w:tc>
        <w:tc>
          <w:tcPr>
            <w:tcW w:w="900" w:type="dxa"/>
            <w:tcBorders>
              <w:top w:val="nil"/>
              <w:left w:val="nil"/>
              <w:bottom w:val="single" w:sz="4" w:space="0" w:color="auto"/>
              <w:right w:val="single" w:sz="4" w:space="0" w:color="auto"/>
            </w:tcBorders>
            <w:noWrap/>
            <w:vAlign w:val="center"/>
          </w:tcPr>
          <w:p w:rsidR="00443A14" w:rsidRPr="002B75A7" w:rsidRDefault="00443A14" w:rsidP="00382BEE">
            <w:pPr>
              <w:spacing w:line="360" w:lineRule="auto"/>
              <w:jc w:val="center"/>
              <w:rPr>
                <w:sz w:val="18"/>
                <w:szCs w:val="18"/>
              </w:rPr>
            </w:pPr>
            <w:r w:rsidRPr="002B75A7">
              <w:rPr>
                <w:sz w:val="18"/>
                <w:szCs w:val="18"/>
              </w:rPr>
              <w:t>20.50</w:t>
            </w:r>
          </w:p>
        </w:tc>
        <w:tc>
          <w:tcPr>
            <w:tcW w:w="1003"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c>
          <w:tcPr>
            <w:tcW w:w="1156"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r>
      <w:tr w:rsidR="00443A14"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43A14" w:rsidRPr="002B75A7" w:rsidRDefault="00443A14" w:rsidP="00382BEE">
            <w:pPr>
              <w:spacing w:line="360" w:lineRule="auto"/>
              <w:jc w:val="center"/>
              <w:rPr>
                <w:sz w:val="18"/>
                <w:szCs w:val="18"/>
              </w:rPr>
            </w:pPr>
            <w:r w:rsidRPr="002B75A7">
              <w:rPr>
                <w:sz w:val="18"/>
                <w:szCs w:val="18"/>
              </w:rPr>
              <w:t>978-7-04-039848-9</w:t>
            </w:r>
          </w:p>
        </w:tc>
        <w:tc>
          <w:tcPr>
            <w:tcW w:w="4601" w:type="dxa"/>
            <w:tcBorders>
              <w:top w:val="single" w:sz="4" w:space="0" w:color="auto"/>
              <w:left w:val="single" w:sz="4" w:space="0" w:color="auto"/>
              <w:bottom w:val="single" w:sz="4" w:space="0" w:color="auto"/>
              <w:right w:val="single" w:sz="4" w:space="0" w:color="000000"/>
            </w:tcBorders>
            <w:vAlign w:val="center"/>
          </w:tcPr>
          <w:p w:rsidR="00443A14" w:rsidRPr="002B75A7" w:rsidRDefault="00443A14" w:rsidP="003C204A">
            <w:pPr>
              <w:spacing w:line="360" w:lineRule="auto"/>
              <w:rPr>
                <w:sz w:val="18"/>
                <w:szCs w:val="18"/>
              </w:rPr>
            </w:pPr>
            <w:r w:rsidRPr="002B75A7">
              <w:rPr>
                <w:sz w:val="18"/>
                <w:szCs w:val="18"/>
              </w:rPr>
              <w:t>Visual Foxpro</w:t>
            </w:r>
            <w:r w:rsidRPr="002B75A7">
              <w:rPr>
                <w:rFonts w:hint="eastAsia"/>
                <w:sz w:val="18"/>
                <w:szCs w:val="18"/>
              </w:rPr>
              <w:t>数据库教程</w:t>
            </w:r>
          </w:p>
        </w:tc>
        <w:tc>
          <w:tcPr>
            <w:tcW w:w="900" w:type="dxa"/>
            <w:tcBorders>
              <w:top w:val="nil"/>
              <w:left w:val="nil"/>
              <w:bottom w:val="single" w:sz="4" w:space="0" w:color="auto"/>
              <w:right w:val="single" w:sz="4" w:space="0" w:color="auto"/>
            </w:tcBorders>
            <w:noWrap/>
            <w:vAlign w:val="center"/>
          </w:tcPr>
          <w:p w:rsidR="00443A14" w:rsidRPr="002B75A7" w:rsidRDefault="00443A14" w:rsidP="00382BEE">
            <w:pPr>
              <w:spacing w:line="360" w:lineRule="auto"/>
              <w:jc w:val="center"/>
              <w:rPr>
                <w:sz w:val="18"/>
                <w:szCs w:val="18"/>
              </w:rPr>
            </w:pPr>
            <w:r w:rsidRPr="002B75A7">
              <w:rPr>
                <w:sz w:val="18"/>
                <w:szCs w:val="18"/>
              </w:rPr>
              <w:t>26.00</w:t>
            </w:r>
          </w:p>
        </w:tc>
        <w:tc>
          <w:tcPr>
            <w:tcW w:w="1003"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c>
          <w:tcPr>
            <w:tcW w:w="1156" w:type="dxa"/>
            <w:tcBorders>
              <w:top w:val="nil"/>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r>
      <w:tr w:rsidR="00443A14"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43A14" w:rsidRPr="002B75A7" w:rsidRDefault="00443A14" w:rsidP="00382BEE">
            <w:pPr>
              <w:spacing w:line="360" w:lineRule="auto"/>
              <w:jc w:val="center"/>
              <w:rPr>
                <w:sz w:val="18"/>
                <w:szCs w:val="18"/>
              </w:rPr>
            </w:pPr>
            <w:r w:rsidRPr="002B75A7">
              <w:rPr>
                <w:sz w:val="18"/>
                <w:szCs w:val="18"/>
              </w:rPr>
              <w:t>978-7-04-041295-6</w:t>
            </w:r>
          </w:p>
        </w:tc>
        <w:tc>
          <w:tcPr>
            <w:tcW w:w="4601" w:type="dxa"/>
            <w:tcBorders>
              <w:top w:val="single" w:sz="4" w:space="0" w:color="auto"/>
              <w:left w:val="single" w:sz="4" w:space="0" w:color="auto"/>
              <w:bottom w:val="single" w:sz="4" w:space="0" w:color="auto"/>
              <w:right w:val="single" w:sz="4" w:space="0" w:color="auto"/>
            </w:tcBorders>
            <w:vAlign w:val="center"/>
          </w:tcPr>
          <w:p w:rsidR="00443A14" w:rsidRPr="002B75A7" w:rsidRDefault="00443A14" w:rsidP="003C204A">
            <w:pPr>
              <w:spacing w:line="360" w:lineRule="auto"/>
              <w:rPr>
                <w:sz w:val="18"/>
                <w:szCs w:val="18"/>
              </w:rPr>
            </w:pPr>
            <w:r w:rsidRPr="002B75A7">
              <w:rPr>
                <w:sz w:val="18"/>
                <w:szCs w:val="18"/>
              </w:rPr>
              <w:t>Visual Foxpro</w:t>
            </w:r>
            <w:r w:rsidRPr="002B75A7">
              <w:rPr>
                <w:rFonts w:hint="eastAsia"/>
                <w:sz w:val="18"/>
                <w:szCs w:val="18"/>
              </w:rPr>
              <w:t>数据库实践教程</w:t>
            </w:r>
          </w:p>
        </w:tc>
        <w:tc>
          <w:tcPr>
            <w:tcW w:w="900" w:type="dxa"/>
            <w:tcBorders>
              <w:top w:val="single" w:sz="4" w:space="0" w:color="auto"/>
              <w:left w:val="single" w:sz="4" w:space="0" w:color="auto"/>
              <w:bottom w:val="single" w:sz="4" w:space="0" w:color="auto"/>
              <w:right w:val="single" w:sz="4" w:space="0" w:color="auto"/>
            </w:tcBorders>
            <w:noWrap/>
            <w:vAlign w:val="center"/>
          </w:tcPr>
          <w:p w:rsidR="00443A14" w:rsidRPr="002B75A7" w:rsidRDefault="00443A14" w:rsidP="00382BEE">
            <w:pPr>
              <w:spacing w:line="360" w:lineRule="auto"/>
              <w:jc w:val="center"/>
              <w:rPr>
                <w:sz w:val="18"/>
                <w:szCs w:val="18"/>
              </w:rPr>
            </w:pPr>
            <w:r w:rsidRPr="002B75A7">
              <w:rPr>
                <w:sz w:val="18"/>
                <w:szCs w:val="18"/>
              </w:rPr>
              <w:t>15.00</w:t>
            </w:r>
          </w:p>
        </w:tc>
        <w:tc>
          <w:tcPr>
            <w:tcW w:w="1003" w:type="dxa"/>
            <w:tcBorders>
              <w:top w:val="single" w:sz="4" w:space="0" w:color="auto"/>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c>
          <w:tcPr>
            <w:tcW w:w="1156" w:type="dxa"/>
            <w:tcBorders>
              <w:top w:val="single" w:sz="4" w:space="0" w:color="auto"/>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r>
      <w:tr w:rsidR="00443A14"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43A14" w:rsidRPr="002B75A7" w:rsidRDefault="00443A14" w:rsidP="00382BEE">
            <w:pPr>
              <w:spacing w:line="360" w:lineRule="auto"/>
              <w:jc w:val="center"/>
              <w:rPr>
                <w:sz w:val="18"/>
                <w:szCs w:val="18"/>
              </w:rPr>
            </w:pPr>
            <w:r w:rsidRPr="002B75A7">
              <w:rPr>
                <w:sz w:val="18"/>
                <w:szCs w:val="18"/>
              </w:rPr>
              <w:t>978-7-04-041837-8</w:t>
            </w:r>
          </w:p>
        </w:tc>
        <w:tc>
          <w:tcPr>
            <w:tcW w:w="4601" w:type="dxa"/>
            <w:tcBorders>
              <w:top w:val="single" w:sz="4" w:space="0" w:color="auto"/>
              <w:left w:val="single" w:sz="4" w:space="0" w:color="auto"/>
              <w:bottom w:val="single" w:sz="4" w:space="0" w:color="auto"/>
              <w:right w:val="single" w:sz="4" w:space="0" w:color="auto"/>
            </w:tcBorders>
            <w:vAlign w:val="center"/>
          </w:tcPr>
          <w:p w:rsidR="00443A14" w:rsidRPr="002B75A7" w:rsidRDefault="00443A14" w:rsidP="003C204A">
            <w:pPr>
              <w:spacing w:line="360" w:lineRule="auto"/>
              <w:rPr>
                <w:sz w:val="18"/>
                <w:szCs w:val="18"/>
              </w:rPr>
            </w:pPr>
            <w:r w:rsidRPr="002B75A7">
              <w:rPr>
                <w:sz w:val="18"/>
                <w:szCs w:val="18"/>
              </w:rPr>
              <w:t>C</w:t>
            </w:r>
            <w:r w:rsidRPr="002B75A7">
              <w:rPr>
                <w:rFonts w:hint="eastAsia"/>
                <w:sz w:val="18"/>
                <w:szCs w:val="18"/>
              </w:rPr>
              <w:t>语言程序设计教程</w:t>
            </w:r>
          </w:p>
        </w:tc>
        <w:tc>
          <w:tcPr>
            <w:tcW w:w="900" w:type="dxa"/>
            <w:tcBorders>
              <w:top w:val="single" w:sz="4" w:space="0" w:color="auto"/>
              <w:left w:val="single" w:sz="4" w:space="0" w:color="auto"/>
              <w:bottom w:val="single" w:sz="4" w:space="0" w:color="auto"/>
              <w:right w:val="single" w:sz="4" w:space="0" w:color="auto"/>
            </w:tcBorders>
            <w:noWrap/>
            <w:vAlign w:val="center"/>
          </w:tcPr>
          <w:p w:rsidR="00443A14" w:rsidRPr="002B75A7" w:rsidRDefault="00443A14" w:rsidP="0031514D">
            <w:pPr>
              <w:spacing w:line="360" w:lineRule="auto"/>
              <w:jc w:val="center"/>
              <w:rPr>
                <w:sz w:val="18"/>
                <w:szCs w:val="18"/>
              </w:rPr>
            </w:pPr>
            <w:r w:rsidRPr="002B75A7">
              <w:rPr>
                <w:sz w:val="18"/>
                <w:szCs w:val="18"/>
              </w:rPr>
              <w:t>34.00</w:t>
            </w:r>
          </w:p>
        </w:tc>
        <w:tc>
          <w:tcPr>
            <w:tcW w:w="1003" w:type="dxa"/>
            <w:tcBorders>
              <w:top w:val="single" w:sz="4" w:space="0" w:color="auto"/>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c>
          <w:tcPr>
            <w:tcW w:w="1156" w:type="dxa"/>
            <w:tcBorders>
              <w:top w:val="single" w:sz="4" w:space="0" w:color="auto"/>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r>
      <w:tr w:rsidR="00443A14" w:rsidRPr="002B75A7" w:rsidTr="006043BA">
        <w:trPr>
          <w:trHeight w:hRule="exact" w:val="454"/>
          <w:jc w:val="center"/>
        </w:trPr>
        <w:tc>
          <w:tcPr>
            <w:tcW w:w="1672" w:type="dxa"/>
            <w:tcBorders>
              <w:top w:val="single" w:sz="4" w:space="0" w:color="auto"/>
              <w:left w:val="single" w:sz="4" w:space="0" w:color="auto"/>
              <w:bottom w:val="single" w:sz="4" w:space="0" w:color="auto"/>
              <w:right w:val="single" w:sz="4" w:space="0" w:color="auto"/>
            </w:tcBorders>
            <w:noWrap/>
            <w:vAlign w:val="center"/>
          </w:tcPr>
          <w:p w:rsidR="00443A14" w:rsidRPr="002B75A7" w:rsidRDefault="00443A14" w:rsidP="00382BEE">
            <w:pPr>
              <w:spacing w:line="360" w:lineRule="auto"/>
              <w:jc w:val="center"/>
              <w:rPr>
                <w:sz w:val="18"/>
                <w:szCs w:val="18"/>
              </w:rPr>
            </w:pPr>
            <w:r w:rsidRPr="002B75A7">
              <w:rPr>
                <w:sz w:val="18"/>
                <w:szCs w:val="18"/>
              </w:rPr>
              <w:t>978-7-04-042004-3</w:t>
            </w:r>
          </w:p>
        </w:tc>
        <w:tc>
          <w:tcPr>
            <w:tcW w:w="4601" w:type="dxa"/>
            <w:tcBorders>
              <w:top w:val="single" w:sz="4" w:space="0" w:color="auto"/>
              <w:left w:val="single" w:sz="4" w:space="0" w:color="auto"/>
              <w:bottom w:val="single" w:sz="4" w:space="0" w:color="auto"/>
              <w:right w:val="single" w:sz="4" w:space="0" w:color="auto"/>
            </w:tcBorders>
            <w:vAlign w:val="center"/>
          </w:tcPr>
          <w:p w:rsidR="00443A14" w:rsidRPr="002B75A7" w:rsidRDefault="00443A14" w:rsidP="003C204A">
            <w:pPr>
              <w:spacing w:line="360" w:lineRule="auto"/>
              <w:rPr>
                <w:sz w:val="18"/>
                <w:szCs w:val="18"/>
              </w:rPr>
            </w:pPr>
            <w:r w:rsidRPr="002B75A7">
              <w:rPr>
                <w:sz w:val="18"/>
                <w:szCs w:val="18"/>
              </w:rPr>
              <w:t>C</w:t>
            </w:r>
            <w:r w:rsidRPr="002B75A7">
              <w:rPr>
                <w:rFonts w:hint="eastAsia"/>
                <w:sz w:val="18"/>
                <w:szCs w:val="18"/>
              </w:rPr>
              <w:t>语言程序设计实践教程</w:t>
            </w:r>
          </w:p>
        </w:tc>
        <w:tc>
          <w:tcPr>
            <w:tcW w:w="900" w:type="dxa"/>
            <w:tcBorders>
              <w:top w:val="single" w:sz="4" w:space="0" w:color="auto"/>
              <w:left w:val="single" w:sz="4" w:space="0" w:color="auto"/>
              <w:bottom w:val="single" w:sz="4" w:space="0" w:color="auto"/>
              <w:right w:val="single" w:sz="4" w:space="0" w:color="auto"/>
            </w:tcBorders>
            <w:noWrap/>
            <w:vAlign w:val="center"/>
          </w:tcPr>
          <w:p w:rsidR="00443A14" w:rsidRPr="002B75A7" w:rsidRDefault="00443A14" w:rsidP="0031514D">
            <w:pPr>
              <w:spacing w:line="360" w:lineRule="auto"/>
              <w:jc w:val="center"/>
              <w:rPr>
                <w:sz w:val="18"/>
                <w:szCs w:val="18"/>
              </w:rPr>
            </w:pPr>
            <w:r w:rsidRPr="002B75A7">
              <w:rPr>
                <w:sz w:val="18"/>
                <w:szCs w:val="18"/>
              </w:rPr>
              <w:t>25.00</w:t>
            </w:r>
          </w:p>
        </w:tc>
        <w:tc>
          <w:tcPr>
            <w:tcW w:w="1003" w:type="dxa"/>
            <w:tcBorders>
              <w:top w:val="single" w:sz="4" w:space="0" w:color="auto"/>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c>
          <w:tcPr>
            <w:tcW w:w="1156" w:type="dxa"/>
            <w:tcBorders>
              <w:top w:val="single" w:sz="4" w:space="0" w:color="auto"/>
              <w:left w:val="nil"/>
              <w:bottom w:val="single" w:sz="4" w:space="0" w:color="auto"/>
              <w:right w:val="single" w:sz="4" w:space="0" w:color="auto"/>
            </w:tcBorders>
            <w:noWrap/>
            <w:vAlign w:val="center"/>
          </w:tcPr>
          <w:p w:rsidR="00443A14" w:rsidRPr="002B75A7" w:rsidRDefault="00443A14" w:rsidP="00382BEE">
            <w:pPr>
              <w:widowControl/>
              <w:spacing w:line="480" w:lineRule="auto"/>
              <w:jc w:val="center"/>
              <w:rPr>
                <w:rFonts w:ascii="宋体" w:cs="宋体"/>
                <w:kern w:val="0"/>
                <w:sz w:val="18"/>
                <w:szCs w:val="18"/>
              </w:rPr>
            </w:pPr>
          </w:p>
        </w:tc>
      </w:tr>
    </w:tbl>
    <w:p w:rsidR="00443A14" w:rsidRPr="00C40065" w:rsidRDefault="00443A14" w:rsidP="002A48B1">
      <w:pPr>
        <w:spacing w:line="360" w:lineRule="auto"/>
        <w:rPr>
          <w:sz w:val="18"/>
          <w:szCs w:val="18"/>
        </w:rPr>
      </w:pPr>
      <w:r w:rsidRPr="00C40065">
        <w:rPr>
          <w:rFonts w:hint="eastAsia"/>
          <w:sz w:val="18"/>
          <w:szCs w:val="18"/>
        </w:rPr>
        <w:t>联系人：赵韵</w:t>
      </w:r>
      <w:r w:rsidRPr="00C40065">
        <w:rPr>
          <w:sz w:val="18"/>
          <w:szCs w:val="18"/>
        </w:rPr>
        <w:t xml:space="preserve">  </w:t>
      </w:r>
      <w:r w:rsidRPr="00C40065">
        <w:rPr>
          <w:rFonts w:hint="eastAsia"/>
          <w:sz w:val="18"/>
          <w:szCs w:val="18"/>
        </w:rPr>
        <w:t>办公电话：</w:t>
      </w:r>
      <w:r w:rsidRPr="00C40065">
        <w:rPr>
          <w:sz w:val="18"/>
          <w:szCs w:val="18"/>
        </w:rPr>
        <w:t xml:space="preserve">025-83337165  </w:t>
      </w:r>
      <w:r w:rsidRPr="00C40065">
        <w:rPr>
          <w:rFonts w:hint="eastAsia"/>
          <w:sz w:val="18"/>
          <w:szCs w:val="18"/>
        </w:rPr>
        <w:t>手机：</w:t>
      </w:r>
      <w:r w:rsidRPr="00C40065">
        <w:rPr>
          <w:sz w:val="18"/>
          <w:szCs w:val="18"/>
        </w:rPr>
        <w:t xml:space="preserve">13584003303  </w:t>
      </w:r>
      <w:r w:rsidRPr="00C40065">
        <w:rPr>
          <w:rFonts w:hint="eastAsia"/>
          <w:sz w:val="18"/>
          <w:szCs w:val="18"/>
        </w:rPr>
        <w:t>电子邮箱：</w:t>
      </w:r>
      <w:r w:rsidRPr="00C40065">
        <w:rPr>
          <w:sz w:val="18"/>
          <w:szCs w:val="18"/>
        </w:rPr>
        <w:t>zhaoyun@hep.com.cn</w:t>
      </w:r>
    </w:p>
    <w:sectPr w:rsidR="00443A14" w:rsidRPr="00C40065" w:rsidSect="00BE6D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A14" w:rsidRDefault="00443A14" w:rsidP="003F6391">
      <w:r>
        <w:separator/>
      </w:r>
    </w:p>
  </w:endnote>
  <w:endnote w:type="continuationSeparator" w:id="0">
    <w:p w:rsidR="00443A14" w:rsidRDefault="00443A14" w:rsidP="003F63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A14" w:rsidRDefault="00443A14" w:rsidP="003F6391">
      <w:r>
        <w:separator/>
      </w:r>
    </w:p>
  </w:footnote>
  <w:footnote w:type="continuationSeparator" w:id="0">
    <w:p w:rsidR="00443A14" w:rsidRDefault="00443A14" w:rsidP="003F63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8B1"/>
    <w:rsid w:val="000007CF"/>
    <w:rsid w:val="00002C99"/>
    <w:rsid w:val="00007114"/>
    <w:rsid w:val="00020FEA"/>
    <w:rsid w:val="0002678C"/>
    <w:rsid w:val="000277C8"/>
    <w:rsid w:val="000334A1"/>
    <w:rsid w:val="00041538"/>
    <w:rsid w:val="000624D7"/>
    <w:rsid w:val="00082590"/>
    <w:rsid w:val="00085547"/>
    <w:rsid w:val="000862C6"/>
    <w:rsid w:val="000959E6"/>
    <w:rsid w:val="000A11BD"/>
    <w:rsid w:val="000A54AE"/>
    <w:rsid w:val="000B158A"/>
    <w:rsid w:val="000B57B8"/>
    <w:rsid w:val="000C01A3"/>
    <w:rsid w:val="000C140E"/>
    <w:rsid w:val="000D6475"/>
    <w:rsid w:val="000F3DB5"/>
    <w:rsid w:val="00102E11"/>
    <w:rsid w:val="00113313"/>
    <w:rsid w:val="00113E30"/>
    <w:rsid w:val="001140BA"/>
    <w:rsid w:val="00121C8E"/>
    <w:rsid w:val="00121F64"/>
    <w:rsid w:val="00125541"/>
    <w:rsid w:val="001308E8"/>
    <w:rsid w:val="00131E4B"/>
    <w:rsid w:val="00141EAD"/>
    <w:rsid w:val="00144811"/>
    <w:rsid w:val="00145824"/>
    <w:rsid w:val="00146804"/>
    <w:rsid w:val="00147493"/>
    <w:rsid w:val="001475D9"/>
    <w:rsid w:val="00150D3D"/>
    <w:rsid w:val="00160617"/>
    <w:rsid w:val="00164A1F"/>
    <w:rsid w:val="001842FE"/>
    <w:rsid w:val="00192E37"/>
    <w:rsid w:val="001B7BF4"/>
    <w:rsid w:val="001C754A"/>
    <w:rsid w:val="001D3D93"/>
    <w:rsid w:val="001E4BB4"/>
    <w:rsid w:val="001E6605"/>
    <w:rsid w:val="001F1C3A"/>
    <w:rsid w:val="001F5BE0"/>
    <w:rsid w:val="001F5DF9"/>
    <w:rsid w:val="001F71B1"/>
    <w:rsid w:val="00210D9F"/>
    <w:rsid w:val="002120A2"/>
    <w:rsid w:val="0021708F"/>
    <w:rsid w:val="00240525"/>
    <w:rsid w:val="00240BB3"/>
    <w:rsid w:val="002419C3"/>
    <w:rsid w:val="002569D8"/>
    <w:rsid w:val="00260D87"/>
    <w:rsid w:val="00261CB5"/>
    <w:rsid w:val="00262B89"/>
    <w:rsid w:val="00266257"/>
    <w:rsid w:val="00270595"/>
    <w:rsid w:val="00271579"/>
    <w:rsid w:val="00274F39"/>
    <w:rsid w:val="00275ACA"/>
    <w:rsid w:val="00283310"/>
    <w:rsid w:val="00291741"/>
    <w:rsid w:val="00292EA5"/>
    <w:rsid w:val="00293E81"/>
    <w:rsid w:val="002A125F"/>
    <w:rsid w:val="002A48B1"/>
    <w:rsid w:val="002B2041"/>
    <w:rsid w:val="002B2370"/>
    <w:rsid w:val="002B75A7"/>
    <w:rsid w:val="002C0173"/>
    <w:rsid w:val="002C2600"/>
    <w:rsid w:val="002C7E6A"/>
    <w:rsid w:val="002D5F95"/>
    <w:rsid w:val="002E461A"/>
    <w:rsid w:val="002E690D"/>
    <w:rsid w:val="002F3AA8"/>
    <w:rsid w:val="002F79FF"/>
    <w:rsid w:val="00301158"/>
    <w:rsid w:val="00306B24"/>
    <w:rsid w:val="00314D17"/>
    <w:rsid w:val="0031514D"/>
    <w:rsid w:val="0031732B"/>
    <w:rsid w:val="0033000E"/>
    <w:rsid w:val="0033741E"/>
    <w:rsid w:val="00343F57"/>
    <w:rsid w:val="003452B9"/>
    <w:rsid w:val="00346BC4"/>
    <w:rsid w:val="00346C05"/>
    <w:rsid w:val="00350814"/>
    <w:rsid w:val="003523D7"/>
    <w:rsid w:val="00356071"/>
    <w:rsid w:val="00356084"/>
    <w:rsid w:val="00356893"/>
    <w:rsid w:val="00361BF2"/>
    <w:rsid w:val="003639E3"/>
    <w:rsid w:val="00367F88"/>
    <w:rsid w:val="00382BEE"/>
    <w:rsid w:val="00383067"/>
    <w:rsid w:val="003854E4"/>
    <w:rsid w:val="003B4A9F"/>
    <w:rsid w:val="003B540D"/>
    <w:rsid w:val="003C204A"/>
    <w:rsid w:val="003C2D13"/>
    <w:rsid w:val="003C62E5"/>
    <w:rsid w:val="003E3070"/>
    <w:rsid w:val="003F6391"/>
    <w:rsid w:val="003F73B7"/>
    <w:rsid w:val="00404C92"/>
    <w:rsid w:val="0040586B"/>
    <w:rsid w:val="00413E3D"/>
    <w:rsid w:val="00415EDD"/>
    <w:rsid w:val="00417450"/>
    <w:rsid w:val="004272CA"/>
    <w:rsid w:val="004304CC"/>
    <w:rsid w:val="00431D1D"/>
    <w:rsid w:val="00431F33"/>
    <w:rsid w:val="00436391"/>
    <w:rsid w:val="00442C0B"/>
    <w:rsid w:val="00443A14"/>
    <w:rsid w:val="00446B47"/>
    <w:rsid w:val="004527C9"/>
    <w:rsid w:val="00452885"/>
    <w:rsid w:val="00462F0A"/>
    <w:rsid w:val="00464B8E"/>
    <w:rsid w:val="004653D4"/>
    <w:rsid w:val="00473015"/>
    <w:rsid w:val="004779D0"/>
    <w:rsid w:val="00477F18"/>
    <w:rsid w:val="00497332"/>
    <w:rsid w:val="004A1F46"/>
    <w:rsid w:val="004A3B92"/>
    <w:rsid w:val="004B3883"/>
    <w:rsid w:val="004C1AB5"/>
    <w:rsid w:val="004C2930"/>
    <w:rsid w:val="004C627B"/>
    <w:rsid w:val="004E126F"/>
    <w:rsid w:val="004F6F05"/>
    <w:rsid w:val="00501A4D"/>
    <w:rsid w:val="00502DB9"/>
    <w:rsid w:val="00511BFF"/>
    <w:rsid w:val="005204B7"/>
    <w:rsid w:val="00530AAB"/>
    <w:rsid w:val="00531C82"/>
    <w:rsid w:val="00535844"/>
    <w:rsid w:val="00535F00"/>
    <w:rsid w:val="00575E60"/>
    <w:rsid w:val="005A6A0D"/>
    <w:rsid w:val="005A71B5"/>
    <w:rsid w:val="005B0B09"/>
    <w:rsid w:val="005B116C"/>
    <w:rsid w:val="005B15A1"/>
    <w:rsid w:val="005B7076"/>
    <w:rsid w:val="005C0B82"/>
    <w:rsid w:val="005C3C65"/>
    <w:rsid w:val="005C52D7"/>
    <w:rsid w:val="005C55E3"/>
    <w:rsid w:val="005C5D98"/>
    <w:rsid w:val="005D2AC4"/>
    <w:rsid w:val="005D38A6"/>
    <w:rsid w:val="005D41E4"/>
    <w:rsid w:val="005D7123"/>
    <w:rsid w:val="005F79A4"/>
    <w:rsid w:val="00601344"/>
    <w:rsid w:val="00603E1B"/>
    <w:rsid w:val="006043BA"/>
    <w:rsid w:val="00610F44"/>
    <w:rsid w:val="0061469B"/>
    <w:rsid w:val="00634097"/>
    <w:rsid w:val="00653B35"/>
    <w:rsid w:val="00656554"/>
    <w:rsid w:val="00667AA9"/>
    <w:rsid w:val="00672AA2"/>
    <w:rsid w:val="00674D2D"/>
    <w:rsid w:val="00682EE7"/>
    <w:rsid w:val="00684C72"/>
    <w:rsid w:val="00686D41"/>
    <w:rsid w:val="00693DC6"/>
    <w:rsid w:val="006A562D"/>
    <w:rsid w:val="006C1288"/>
    <w:rsid w:val="006C2AC2"/>
    <w:rsid w:val="006C2EF8"/>
    <w:rsid w:val="006D28A1"/>
    <w:rsid w:val="006E02A3"/>
    <w:rsid w:val="0070203B"/>
    <w:rsid w:val="00702989"/>
    <w:rsid w:val="00702C52"/>
    <w:rsid w:val="00726191"/>
    <w:rsid w:val="00740B74"/>
    <w:rsid w:val="00741C88"/>
    <w:rsid w:val="007453A5"/>
    <w:rsid w:val="007535E0"/>
    <w:rsid w:val="00756EA0"/>
    <w:rsid w:val="00765E46"/>
    <w:rsid w:val="00775AD7"/>
    <w:rsid w:val="0078092D"/>
    <w:rsid w:val="00782A7C"/>
    <w:rsid w:val="00792A34"/>
    <w:rsid w:val="00793F31"/>
    <w:rsid w:val="0079444A"/>
    <w:rsid w:val="007A2BBF"/>
    <w:rsid w:val="007A70DB"/>
    <w:rsid w:val="007B0223"/>
    <w:rsid w:val="007B28A1"/>
    <w:rsid w:val="007F55AC"/>
    <w:rsid w:val="00800053"/>
    <w:rsid w:val="00805F01"/>
    <w:rsid w:val="00827369"/>
    <w:rsid w:val="008451EA"/>
    <w:rsid w:val="00845611"/>
    <w:rsid w:val="00850E86"/>
    <w:rsid w:val="0085108E"/>
    <w:rsid w:val="008550FE"/>
    <w:rsid w:val="008610F3"/>
    <w:rsid w:val="00864288"/>
    <w:rsid w:val="008727F5"/>
    <w:rsid w:val="0087311B"/>
    <w:rsid w:val="00873705"/>
    <w:rsid w:val="008842A8"/>
    <w:rsid w:val="00887079"/>
    <w:rsid w:val="00893F3D"/>
    <w:rsid w:val="0089722D"/>
    <w:rsid w:val="008B4179"/>
    <w:rsid w:val="008C0251"/>
    <w:rsid w:val="008D01C2"/>
    <w:rsid w:val="008D7036"/>
    <w:rsid w:val="008F49FC"/>
    <w:rsid w:val="009005A0"/>
    <w:rsid w:val="00905CFA"/>
    <w:rsid w:val="00906881"/>
    <w:rsid w:val="00923FA5"/>
    <w:rsid w:val="00924DD3"/>
    <w:rsid w:val="0093299D"/>
    <w:rsid w:val="0093491C"/>
    <w:rsid w:val="00934F2F"/>
    <w:rsid w:val="009451C6"/>
    <w:rsid w:val="009541C6"/>
    <w:rsid w:val="00955592"/>
    <w:rsid w:val="009618CE"/>
    <w:rsid w:val="009875F9"/>
    <w:rsid w:val="0099468C"/>
    <w:rsid w:val="00995405"/>
    <w:rsid w:val="009A61EB"/>
    <w:rsid w:val="009A67FB"/>
    <w:rsid w:val="009B11E9"/>
    <w:rsid w:val="009B45BF"/>
    <w:rsid w:val="009B6D1A"/>
    <w:rsid w:val="009C60E5"/>
    <w:rsid w:val="009D1196"/>
    <w:rsid w:val="009D707F"/>
    <w:rsid w:val="009E25FE"/>
    <w:rsid w:val="009F05BD"/>
    <w:rsid w:val="009F5BA4"/>
    <w:rsid w:val="00A02E64"/>
    <w:rsid w:val="00A10277"/>
    <w:rsid w:val="00A13145"/>
    <w:rsid w:val="00A13B64"/>
    <w:rsid w:val="00A21A0D"/>
    <w:rsid w:val="00A25831"/>
    <w:rsid w:val="00A268B1"/>
    <w:rsid w:val="00A321C4"/>
    <w:rsid w:val="00A33FA6"/>
    <w:rsid w:val="00A3467C"/>
    <w:rsid w:val="00A61F56"/>
    <w:rsid w:val="00A662A8"/>
    <w:rsid w:val="00A915C8"/>
    <w:rsid w:val="00AA0CA9"/>
    <w:rsid w:val="00AA513A"/>
    <w:rsid w:val="00AB0D77"/>
    <w:rsid w:val="00AB16C1"/>
    <w:rsid w:val="00AB21BB"/>
    <w:rsid w:val="00AB2DDF"/>
    <w:rsid w:val="00AD1827"/>
    <w:rsid w:val="00AE1392"/>
    <w:rsid w:val="00AE285B"/>
    <w:rsid w:val="00AF441A"/>
    <w:rsid w:val="00AF4F40"/>
    <w:rsid w:val="00AF5C6A"/>
    <w:rsid w:val="00B007CF"/>
    <w:rsid w:val="00B079A1"/>
    <w:rsid w:val="00B1160A"/>
    <w:rsid w:val="00B11C09"/>
    <w:rsid w:val="00B15B22"/>
    <w:rsid w:val="00B22AF1"/>
    <w:rsid w:val="00B22B3B"/>
    <w:rsid w:val="00B34366"/>
    <w:rsid w:val="00B3641D"/>
    <w:rsid w:val="00B42A1A"/>
    <w:rsid w:val="00B47A97"/>
    <w:rsid w:val="00B611E1"/>
    <w:rsid w:val="00B625A1"/>
    <w:rsid w:val="00B7537F"/>
    <w:rsid w:val="00B76C3E"/>
    <w:rsid w:val="00B81371"/>
    <w:rsid w:val="00B82ED4"/>
    <w:rsid w:val="00B85A72"/>
    <w:rsid w:val="00B85C02"/>
    <w:rsid w:val="00B86D5D"/>
    <w:rsid w:val="00B902C4"/>
    <w:rsid w:val="00B9259F"/>
    <w:rsid w:val="00B9691C"/>
    <w:rsid w:val="00BA747D"/>
    <w:rsid w:val="00BA7963"/>
    <w:rsid w:val="00BB777C"/>
    <w:rsid w:val="00BB7E10"/>
    <w:rsid w:val="00BC01D3"/>
    <w:rsid w:val="00BC0777"/>
    <w:rsid w:val="00BD0565"/>
    <w:rsid w:val="00BD4892"/>
    <w:rsid w:val="00BE6D6A"/>
    <w:rsid w:val="00BF7C66"/>
    <w:rsid w:val="00C01E3B"/>
    <w:rsid w:val="00C1407E"/>
    <w:rsid w:val="00C14AC8"/>
    <w:rsid w:val="00C16B98"/>
    <w:rsid w:val="00C22249"/>
    <w:rsid w:val="00C347D4"/>
    <w:rsid w:val="00C40065"/>
    <w:rsid w:val="00C51BFA"/>
    <w:rsid w:val="00C52C9F"/>
    <w:rsid w:val="00C63581"/>
    <w:rsid w:val="00C6580D"/>
    <w:rsid w:val="00C710FA"/>
    <w:rsid w:val="00C77F77"/>
    <w:rsid w:val="00C8375C"/>
    <w:rsid w:val="00C86219"/>
    <w:rsid w:val="00C87A76"/>
    <w:rsid w:val="00C94681"/>
    <w:rsid w:val="00C95312"/>
    <w:rsid w:val="00CC0EF8"/>
    <w:rsid w:val="00CD58BC"/>
    <w:rsid w:val="00CD77AD"/>
    <w:rsid w:val="00CE2F37"/>
    <w:rsid w:val="00CF27BC"/>
    <w:rsid w:val="00CF2CE5"/>
    <w:rsid w:val="00CF4D28"/>
    <w:rsid w:val="00D0261C"/>
    <w:rsid w:val="00D10148"/>
    <w:rsid w:val="00D168CB"/>
    <w:rsid w:val="00D235F9"/>
    <w:rsid w:val="00D2425D"/>
    <w:rsid w:val="00D446DF"/>
    <w:rsid w:val="00D47AE2"/>
    <w:rsid w:val="00D5000E"/>
    <w:rsid w:val="00D53294"/>
    <w:rsid w:val="00D6476D"/>
    <w:rsid w:val="00D66F05"/>
    <w:rsid w:val="00D71832"/>
    <w:rsid w:val="00D738F7"/>
    <w:rsid w:val="00D825EA"/>
    <w:rsid w:val="00D92C46"/>
    <w:rsid w:val="00D973DF"/>
    <w:rsid w:val="00DA32B3"/>
    <w:rsid w:val="00DA3695"/>
    <w:rsid w:val="00DA7C07"/>
    <w:rsid w:val="00DC03D3"/>
    <w:rsid w:val="00DC5D72"/>
    <w:rsid w:val="00DC7CFB"/>
    <w:rsid w:val="00DD1DC4"/>
    <w:rsid w:val="00DE5314"/>
    <w:rsid w:val="00DF0967"/>
    <w:rsid w:val="00DF3DBB"/>
    <w:rsid w:val="00E14164"/>
    <w:rsid w:val="00E15BEE"/>
    <w:rsid w:val="00E2416D"/>
    <w:rsid w:val="00E24BA8"/>
    <w:rsid w:val="00E306FB"/>
    <w:rsid w:val="00E31474"/>
    <w:rsid w:val="00E412CA"/>
    <w:rsid w:val="00E549FA"/>
    <w:rsid w:val="00E54EC5"/>
    <w:rsid w:val="00E60C85"/>
    <w:rsid w:val="00E61064"/>
    <w:rsid w:val="00E92CC0"/>
    <w:rsid w:val="00EA0303"/>
    <w:rsid w:val="00EB10A7"/>
    <w:rsid w:val="00EF6D69"/>
    <w:rsid w:val="00F069CB"/>
    <w:rsid w:val="00F15AAF"/>
    <w:rsid w:val="00F1666B"/>
    <w:rsid w:val="00F2430D"/>
    <w:rsid w:val="00F276C8"/>
    <w:rsid w:val="00F32738"/>
    <w:rsid w:val="00F32ACF"/>
    <w:rsid w:val="00F34BF5"/>
    <w:rsid w:val="00F41B34"/>
    <w:rsid w:val="00F54BFA"/>
    <w:rsid w:val="00F65B9F"/>
    <w:rsid w:val="00F73DEC"/>
    <w:rsid w:val="00F7771C"/>
    <w:rsid w:val="00F86381"/>
    <w:rsid w:val="00FA67F0"/>
    <w:rsid w:val="00FA7DDD"/>
    <w:rsid w:val="00FB7B4C"/>
    <w:rsid w:val="00FC20C3"/>
    <w:rsid w:val="00FC2C14"/>
    <w:rsid w:val="00FD0D56"/>
    <w:rsid w:val="00FD5D7B"/>
    <w:rsid w:val="00FE0771"/>
    <w:rsid w:val="00FE679C"/>
    <w:rsid w:val="00FF55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D6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48B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3F639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F6391"/>
    <w:rPr>
      <w:rFonts w:cs="Times New Roman"/>
      <w:sz w:val="18"/>
      <w:szCs w:val="18"/>
    </w:rPr>
  </w:style>
  <w:style w:type="paragraph" w:styleId="Footer">
    <w:name w:val="footer"/>
    <w:basedOn w:val="Normal"/>
    <w:link w:val="FooterChar"/>
    <w:uiPriority w:val="99"/>
    <w:rsid w:val="003F639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F6391"/>
    <w:rPr>
      <w:rFonts w:cs="Times New Roman"/>
      <w:sz w:val="18"/>
      <w:szCs w:val="18"/>
    </w:rPr>
  </w:style>
  <w:style w:type="character" w:customStyle="1" w:styleId="urtxtstd2">
    <w:name w:val="urtxtstd2"/>
    <w:basedOn w:val="DefaultParagraphFont"/>
    <w:uiPriority w:val="99"/>
    <w:rsid w:val="005204B7"/>
    <w:rPr>
      <w:rFonts w:ascii="Arial" w:hAnsi="Arial" w:cs="Arial"/>
      <w:sz w:val="17"/>
      <w:szCs w:val="17"/>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157</TotalTime>
  <Pages>1</Pages>
  <Words>147</Words>
  <Characters>838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zhaoyun</cp:lastModifiedBy>
  <cp:revision>36</cp:revision>
  <dcterms:created xsi:type="dcterms:W3CDTF">2014-11-26T08:31:00Z</dcterms:created>
  <dcterms:modified xsi:type="dcterms:W3CDTF">2015-11-16T05:22:00Z</dcterms:modified>
</cp:coreProperties>
</file>